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  <w:bookmarkStart w:id="0" w:name="_GoBack"/>
      <w:bookmarkEnd w:id="0"/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12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12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129D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26E382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BBA9A-C329-4D27-A6BA-B0B30A5A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2018-12-26T02:45:00Z</dcterms:modified>
</cp:coreProperties>
</file>